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4086" w14:textId="77777777" w:rsidR="00EF38AC" w:rsidRPr="00D80B6B" w:rsidRDefault="00EF38AC" w:rsidP="00EF38AC">
      <w:pPr>
        <w:shd w:val="clear" w:color="auto" w:fill="FFFFFF"/>
        <w:rPr>
          <w:rFonts w:asciiTheme="minorHAnsi" w:hAnsiTheme="minorHAnsi" w:cstheme="minorHAnsi"/>
          <w:b/>
          <w:color w:val="000000" w:themeColor="text1"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b/>
          <w:color w:val="000000" w:themeColor="text1"/>
          <w:kern w:val="0"/>
          <w:sz w:val="22"/>
          <w:szCs w:val="22"/>
        </w:rPr>
        <w:t>OBR-2</w:t>
      </w:r>
    </w:p>
    <w:p w14:paraId="61A40DC6" w14:textId="77777777" w:rsidR="00EF38AC" w:rsidRPr="00D80B6B" w:rsidRDefault="00EF38AC" w:rsidP="00EF38AC">
      <w:pPr>
        <w:jc w:val="center"/>
        <w:rPr>
          <w:rFonts w:asciiTheme="minorHAnsi" w:hAnsiTheme="minorHAnsi" w:cstheme="minorHAnsi"/>
          <w:b/>
          <w:color w:val="000000" w:themeColor="text1"/>
          <w:kern w:val="0"/>
          <w:sz w:val="22"/>
          <w:szCs w:val="22"/>
        </w:rPr>
      </w:pPr>
    </w:p>
    <w:p w14:paraId="6DB14E80" w14:textId="77777777" w:rsidR="00EF38AC" w:rsidRPr="00D80B6B" w:rsidRDefault="00EF38AC" w:rsidP="00EF38AC">
      <w:pPr>
        <w:jc w:val="center"/>
        <w:rPr>
          <w:rFonts w:asciiTheme="minorHAnsi" w:hAnsiTheme="minorHAnsi" w:cstheme="minorHAnsi"/>
          <w:b/>
          <w:color w:val="000000" w:themeColor="text1"/>
          <w:kern w:val="0"/>
          <w:sz w:val="28"/>
          <w:szCs w:val="28"/>
        </w:rPr>
      </w:pPr>
      <w:r w:rsidRPr="00D80B6B">
        <w:rPr>
          <w:rFonts w:asciiTheme="minorHAnsi" w:hAnsiTheme="minorHAnsi" w:cstheme="minorHAnsi"/>
          <w:b/>
          <w:color w:val="000000" w:themeColor="text1"/>
          <w:kern w:val="0"/>
          <w:sz w:val="28"/>
          <w:szCs w:val="28"/>
        </w:rPr>
        <w:t>PONUDBENI PREDRAČUN</w:t>
      </w:r>
    </w:p>
    <w:p w14:paraId="461D8214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</w:rPr>
      </w:pPr>
    </w:p>
    <w:p w14:paraId="75142396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</w:rPr>
      </w:pPr>
    </w:p>
    <w:p w14:paraId="20A62808" w14:textId="77777777" w:rsidR="00EF38AC" w:rsidRPr="00D80B6B" w:rsidRDefault="00EF38AC" w:rsidP="00EF38AC">
      <w:pPr>
        <w:spacing w:before="225" w:after="225"/>
        <w:rPr>
          <w:rFonts w:asciiTheme="minorHAnsi" w:eastAsia="Calibri" w:hAnsiTheme="minorHAnsi" w:cstheme="minorHAnsi"/>
          <w:color w:val="000000"/>
          <w:kern w:val="0"/>
          <w:sz w:val="22"/>
          <w:szCs w:val="22"/>
          <w:u w:val="single"/>
          <w:lang w:eastAsia="en-US"/>
        </w:rPr>
      </w:pPr>
      <w:r w:rsidRPr="00D80B6B"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  <w:lang w:eastAsia="en-US"/>
        </w:rPr>
        <w:t>Ponudba številka:</w:t>
      </w:r>
      <w:r w:rsidRPr="00D80B6B">
        <w:rPr>
          <w:rFonts w:asciiTheme="minorHAnsi" w:eastAsia="Calibri" w:hAnsiTheme="minorHAnsi" w:cstheme="minorHAnsi"/>
          <w:color w:val="000000"/>
          <w:kern w:val="0"/>
          <w:sz w:val="22"/>
          <w:szCs w:val="22"/>
          <w:lang w:eastAsia="en-US"/>
        </w:rPr>
        <w:t> </w:t>
      </w:r>
      <w:r w:rsidRPr="00D80B6B">
        <w:rPr>
          <w:rFonts w:asciiTheme="minorHAnsi" w:eastAsia="Calibri" w:hAnsiTheme="minorHAnsi" w:cstheme="minorHAnsi"/>
          <w:color w:val="000000"/>
          <w:kern w:val="0"/>
          <w:sz w:val="22"/>
          <w:szCs w:val="22"/>
          <w:u w:val="single"/>
          <w:lang w:eastAsia="en-US"/>
        </w:rPr>
        <w:t>_______________</w:t>
      </w:r>
    </w:p>
    <w:p w14:paraId="215A7C2C" w14:textId="77777777" w:rsidR="00EF38AC" w:rsidRPr="00D80B6B" w:rsidRDefault="00EF38AC" w:rsidP="00EF38AC">
      <w:pPr>
        <w:spacing w:before="225" w:after="225"/>
        <w:rPr>
          <w:rFonts w:asciiTheme="minorHAnsi" w:eastAsia="Calibri" w:hAnsiTheme="minorHAnsi" w:cstheme="minorHAnsi"/>
          <w:kern w:val="0"/>
          <w:sz w:val="22"/>
          <w:szCs w:val="22"/>
          <w:lang w:eastAsia="en-US"/>
        </w:rPr>
      </w:pPr>
    </w:p>
    <w:tbl>
      <w:tblPr>
        <w:tblStyle w:val="NormalTablePHPDOCX7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EF38AC" w:rsidRPr="00D80B6B" w14:paraId="14CD98D4" w14:textId="77777777" w:rsidTr="00251D2E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5A5F7B" w14:textId="77777777" w:rsidR="00EF38AC" w:rsidRPr="00D80B6B" w:rsidRDefault="00EF38AC" w:rsidP="00251D2E">
            <w:pPr>
              <w:jc w:val="left"/>
              <w:rPr>
                <w:rFonts w:asciiTheme="minorHAnsi" w:hAnsiTheme="minorHAnsi" w:cstheme="minorHAnsi"/>
                <w:kern w:val="0"/>
              </w:rPr>
            </w:pPr>
            <w:r w:rsidRPr="00D80B6B">
              <w:rPr>
                <w:rFonts w:asciiTheme="minorHAnsi" w:hAnsiTheme="minorHAnsi" w:cstheme="minorHAnsi"/>
                <w:b/>
                <w:bCs/>
                <w:color w:val="000000"/>
                <w:kern w:val="0"/>
                <w:position w:val="-2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10DADB3" w14:textId="77777777" w:rsidR="00EF38AC" w:rsidRPr="00D80B6B" w:rsidRDefault="00EF38AC" w:rsidP="00251D2E">
            <w:pPr>
              <w:jc w:val="left"/>
              <w:rPr>
                <w:rFonts w:asciiTheme="minorHAnsi" w:hAnsiTheme="minorHAnsi" w:cstheme="minorHAnsi"/>
                <w:kern w:val="0"/>
              </w:rPr>
            </w:pPr>
            <w:r w:rsidRPr="00D80B6B">
              <w:rPr>
                <w:rFonts w:asciiTheme="minorHAnsi" w:hAnsiTheme="minorHAnsi" w:cstheme="minorHAnsi"/>
                <w:color w:val="000000"/>
                <w:kern w:val="0"/>
                <w:position w:val="-2"/>
              </w:rPr>
              <w:t> </w:t>
            </w:r>
          </w:p>
        </w:tc>
      </w:tr>
      <w:tr w:rsidR="00EF38AC" w:rsidRPr="00D80B6B" w14:paraId="4F2B8C3C" w14:textId="77777777" w:rsidTr="00251D2E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6CA69A" w14:textId="77777777" w:rsidR="00EF38AC" w:rsidRPr="00D80B6B" w:rsidRDefault="00EF38AC" w:rsidP="00251D2E">
            <w:pPr>
              <w:jc w:val="left"/>
              <w:rPr>
                <w:rFonts w:asciiTheme="minorHAnsi" w:hAnsiTheme="minorHAnsi" w:cstheme="minorHAnsi"/>
                <w:kern w:val="0"/>
              </w:rPr>
            </w:pPr>
            <w:r w:rsidRPr="00D80B6B">
              <w:rPr>
                <w:rFonts w:asciiTheme="minorHAnsi" w:hAnsiTheme="minorHAnsi" w:cstheme="minorHAnsi"/>
                <w:b/>
                <w:bCs/>
                <w:color w:val="000000"/>
                <w:kern w:val="0"/>
                <w:position w:val="-2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403485" w14:textId="77777777" w:rsidR="00EF38AC" w:rsidRPr="00D80B6B" w:rsidRDefault="00EF38AC" w:rsidP="00251D2E">
            <w:pPr>
              <w:jc w:val="left"/>
              <w:rPr>
                <w:rFonts w:asciiTheme="minorHAnsi" w:hAnsiTheme="minorHAnsi" w:cstheme="minorHAnsi"/>
                <w:kern w:val="0"/>
              </w:rPr>
            </w:pPr>
            <w:r w:rsidRPr="00D80B6B">
              <w:rPr>
                <w:rFonts w:asciiTheme="minorHAnsi" w:hAnsiTheme="minorHAnsi" w:cstheme="minorHAnsi"/>
                <w:color w:val="000000"/>
                <w:kern w:val="0"/>
                <w:position w:val="-2"/>
              </w:rPr>
              <w:t> </w:t>
            </w:r>
          </w:p>
        </w:tc>
      </w:tr>
    </w:tbl>
    <w:p w14:paraId="54AFC34C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75E40ADB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48816201" w14:textId="6711D97A" w:rsidR="00EF38AC" w:rsidRPr="00D80B6B" w:rsidRDefault="00EF38AC" w:rsidP="00EF38AC">
      <w:pPr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 xml:space="preserve">Na osnovi javnega naročila male vrednosti, interna št. objave </w:t>
      </w:r>
      <w:r w:rsidR="00382512">
        <w:rPr>
          <w:rFonts w:asciiTheme="minorHAnsi" w:hAnsiTheme="minorHAnsi" w:cstheme="minorHAnsi"/>
          <w:kern w:val="0"/>
          <w:sz w:val="22"/>
          <w:szCs w:val="22"/>
        </w:rPr>
        <w:t>351-0019/2026</w:t>
      </w:r>
      <w:r w:rsidRPr="00D80B6B">
        <w:rPr>
          <w:rFonts w:asciiTheme="minorHAnsi" w:hAnsiTheme="minorHAnsi" w:cstheme="minorHAnsi"/>
          <w:b/>
          <w:bCs/>
          <w:kern w:val="0"/>
          <w:sz w:val="22"/>
          <w:szCs w:val="22"/>
        </w:rPr>
        <w:t xml:space="preserve"> </w:t>
      </w: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>in v skladu z dokumentacijo, dajemo ponudbo za predmet naročila:</w:t>
      </w:r>
    </w:p>
    <w:p w14:paraId="26999050" w14:textId="77777777" w:rsidR="00EF38AC" w:rsidRPr="00D80B6B" w:rsidRDefault="00EF38AC" w:rsidP="00EF38AC">
      <w:pPr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6C421FA2" w14:textId="77777777" w:rsidR="00EF38AC" w:rsidRPr="00D80B6B" w:rsidRDefault="00EF38AC" w:rsidP="00EF38AC">
      <w:pPr>
        <w:jc w:val="center"/>
        <w:rPr>
          <w:rFonts w:asciiTheme="minorHAnsi" w:hAnsiTheme="minorHAnsi" w:cstheme="minorHAnsi"/>
          <w:b/>
          <w:bCs/>
          <w:color w:val="000000" w:themeColor="text1"/>
          <w:kern w:val="0"/>
          <w:sz w:val="22"/>
          <w:szCs w:val="22"/>
        </w:rPr>
      </w:pPr>
      <w:r w:rsidRPr="00E105FD">
        <w:rPr>
          <w:rFonts w:asciiTheme="minorHAnsi" w:hAnsiTheme="minorHAnsi" w:cstheme="minorHAnsi"/>
          <w:b/>
          <w:color w:val="1F497D" w:themeColor="text2"/>
          <w:sz w:val="22"/>
          <w:szCs w:val="22"/>
        </w:rPr>
        <w:t>»</w:t>
      </w:r>
      <w:r w:rsidRPr="00E105FD">
        <w:rPr>
          <w:rFonts w:asciiTheme="minorHAnsi" w:hAnsiTheme="minorHAnsi" w:cstheme="minorHAnsi"/>
          <w:b/>
          <w:bCs/>
          <w:color w:val="1F497D" w:themeColor="text2"/>
          <w:sz w:val="22"/>
          <w:szCs w:val="22"/>
          <w:shd w:val="clear" w:color="auto" w:fill="FFFFFF"/>
        </w:rPr>
        <w:t>DOBRNA+« – kultura, šport, turizem in ljudje</w:t>
      </w:r>
    </w:p>
    <w:p w14:paraId="3FC46A22" w14:textId="77777777" w:rsidR="00EF38AC" w:rsidRPr="00D80B6B" w:rsidRDefault="00EF38AC" w:rsidP="00EF38AC">
      <w:pPr>
        <w:rPr>
          <w:rFonts w:asciiTheme="minorHAnsi" w:hAnsiTheme="minorHAnsi" w:cstheme="minorHAnsi"/>
          <w:kern w:val="0"/>
          <w:sz w:val="22"/>
          <w:szCs w:val="22"/>
        </w:rPr>
      </w:pPr>
    </w:p>
    <w:p w14:paraId="6D2883EC" w14:textId="77777777" w:rsidR="00EF38AC" w:rsidRPr="00D80B6B" w:rsidRDefault="00EF38AC" w:rsidP="00EF38AC">
      <w:pPr>
        <w:rPr>
          <w:rFonts w:asciiTheme="minorHAnsi" w:hAnsiTheme="minorHAnsi" w:cstheme="minorHAnsi"/>
          <w:kern w:val="0"/>
          <w:sz w:val="22"/>
          <w:szCs w:val="22"/>
        </w:rPr>
      </w:pPr>
    </w:p>
    <w:p w14:paraId="4659F250" w14:textId="77777777" w:rsidR="00EF38AC" w:rsidRPr="00D80B6B" w:rsidRDefault="00EF38AC" w:rsidP="00EF38AC">
      <w:pPr>
        <w:rPr>
          <w:rFonts w:asciiTheme="minorHAnsi" w:hAnsiTheme="minorHAnsi" w:cstheme="minorHAnsi"/>
          <w:b/>
          <w:sz w:val="22"/>
          <w:szCs w:val="22"/>
        </w:rPr>
      </w:pPr>
      <w:r w:rsidRPr="00D80B6B">
        <w:rPr>
          <w:rFonts w:asciiTheme="minorHAnsi" w:hAnsiTheme="minorHAnsi" w:cstheme="minorHAnsi"/>
          <w:b/>
          <w:sz w:val="22"/>
          <w:szCs w:val="22"/>
        </w:rPr>
        <w:t>PONUDBENA CENA</w:t>
      </w:r>
    </w:p>
    <w:p w14:paraId="03B1D164" w14:textId="77777777" w:rsidR="00EF38AC" w:rsidRPr="00D80B6B" w:rsidRDefault="00EF38AC" w:rsidP="00EF38AC">
      <w:pPr>
        <w:jc w:val="left"/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2724"/>
        <w:gridCol w:w="2163"/>
        <w:gridCol w:w="1581"/>
        <w:gridCol w:w="2014"/>
      </w:tblGrid>
      <w:tr w:rsidR="00EF38AC" w:rsidRPr="00D80B6B" w14:paraId="644B4E54" w14:textId="77777777" w:rsidTr="00251D2E">
        <w:trPr>
          <w:trHeight w:val="339"/>
          <w:jc w:val="right"/>
        </w:trPr>
        <w:tc>
          <w:tcPr>
            <w:tcW w:w="396" w:type="pct"/>
          </w:tcPr>
          <w:p w14:paraId="57BA9323" w14:textId="77777777" w:rsidR="00EF38AC" w:rsidRPr="00E105FD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  <w:p w14:paraId="2BAB8D31" w14:textId="77777777" w:rsidR="00EF38AC" w:rsidRPr="00E105FD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E105FD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Z. št. </w:t>
            </w:r>
          </w:p>
        </w:tc>
        <w:tc>
          <w:tcPr>
            <w:tcW w:w="1479" w:type="pct"/>
            <w:vAlign w:val="center"/>
          </w:tcPr>
          <w:p w14:paraId="6F5464B8" w14:textId="77777777" w:rsidR="00EF38AC" w:rsidRPr="00E105FD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E105FD">
              <w:rPr>
                <w:rFonts w:asciiTheme="minorHAnsi" w:hAnsiTheme="minorHAnsi" w:cstheme="minorHAnsi"/>
                <w:kern w:val="0"/>
                <w:sz w:val="22"/>
                <w:szCs w:val="22"/>
              </w:rPr>
              <w:t>Opis</w:t>
            </w:r>
          </w:p>
        </w:tc>
        <w:tc>
          <w:tcPr>
            <w:tcW w:w="1174" w:type="pct"/>
            <w:vAlign w:val="center"/>
            <w:hideMark/>
          </w:tcPr>
          <w:p w14:paraId="13A8D178" w14:textId="77777777" w:rsidR="00EF38AC" w:rsidRPr="00D80B6B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80B6B">
              <w:rPr>
                <w:rFonts w:asciiTheme="minorHAnsi" w:hAnsiTheme="minorHAnsi" w:cstheme="minorHAnsi"/>
                <w:kern w:val="0"/>
                <w:sz w:val="22"/>
                <w:szCs w:val="22"/>
              </w:rPr>
              <w:t>Ponudbena cena  brez DDV</w:t>
            </w:r>
          </w:p>
        </w:tc>
        <w:tc>
          <w:tcPr>
            <w:tcW w:w="858" w:type="pct"/>
            <w:vAlign w:val="center"/>
          </w:tcPr>
          <w:p w14:paraId="4E78AE5A" w14:textId="77777777" w:rsidR="00EF38AC" w:rsidRPr="00D80B6B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80B6B">
              <w:rPr>
                <w:rFonts w:asciiTheme="minorHAnsi" w:hAnsiTheme="minorHAnsi" w:cstheme="minorHAnsi"/>
                <w:kern w:val="0"/>
                <w:sz w:val="22"/>
                <w:szCs w:val="22"/>
              </w:rPr>
              <w:t>DDV 22%</w:t>
            </w:r>
          </w:p>
        </w:tc>
        <w:tc>
          <w:tcPr>
            <w:tcW w:w="1093" w:type="pct"/>
            <w:vAlign w:val="center"/>
            <w:hideMark/>
          </w:tcPr>
          <w:p w14:paraId="06C590A9" w14:textId="77777777" w:rsidR="00EF38AC" w:rsidRPr="00D80B6B" w:rsidRDefault="00EF38AC" w:rsidP="00251D2E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80B6B">
              <w:rPr>
                <w:rFonts w:asciiTheme="minorHAnsi" w:hAnsiTheme="minorHAnsi" w:cstheme="minorHAnsi"/>
                <w:kern w:val="0"/>
                <w:sz w:val="22"/>
                <w:szCs w:val="22"/>
              </w:rPr>
              <w:t>Ponudbena cena  z DDV</w:t>
            </w:r>
          </w:p>
        </w:tc>
      </w:tr>
      <w:tr w:rsidR="00814914" w:rsidRPr="00D80B6B" w14:paraId="3461226A" w14:textId="77777777" w:rsidTr="00251D2E">
        <w:trPr>
          <w:trHeight w:val="659"/>
          <w:jc w:val="right"/>
        </w:trPr>
        <w:tc>
          <w:tcPr>
            <w:tcW w:w="396" w:type="pct"/>
            <w:vAlign w:val="center"/>
          </w:tcPr>
          <w:p w14:paraId="3808C96D" w14:textId="77777777" w:rsidR="00814914" w:rsidRPr="00E105FD" w:rsidRDefault="00814914" w:rsidP="00814914">
            <w:p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105F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479" w:type="pct"/>
            <w:vAlign w:val="center"/>
          </w:tcPr>
          <w:p w14:paraId="44243D6E" w14:textId="7F744241" w:rsidR="00814914" w:rsidRPr="00E105FD" w:rsidRDefault="00814914" w:rsidP="00814914">
            <w:p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Občina Dobrna: </w:t>
            </w:r>
            <w:r w:rsidRPr="00E105F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GOI dela</w:t>
            </w:r>
          </w:p>
        </w:tc>
        <w:tc>
          <w:tcPr>
            <w:tcW w:w="1174" w:type="pct"/>
            <w:vAlign w:val="center"/>
          </w:tcPr>
          <w:p w14:paraId="3D556ED7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  <w:tc>
          <w:tcPr>
            <w:tcW w:w="858" w:type="pct"/>
            <w:vAlign w:val="center"/>
          </w:tcPr>
          <w:p w14:paraId="118A0BB2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  <w:tc>
          <w:tcPr>
            <w:tcW w:w="1093" w:type="pct"/>
            <w:vAlign w:val="center"/>
          </w:tcPr>
          <w:p w14:paraId="77EF5A1E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814914" w:rsidRPr="00D80B6B" w14:paraId="7681824E" w14:textId="77777777" w:rsidTr="00251D2E">
        <w:trPr>
          <w:trHeight w:val="659"/>
          <w:jc w:val="right"/>
        </w:trPr>
        <w:tc>
          <w:tcPr>
            <w:tcW w:w="396" w:type="pct"/>
            <w:vAlign w:val="center"/>
          </w:tcPr>
          <w:p w14:paraId="0D721D8B" w14:textId="77777777" w:rsidR="00814914" w:rsidRPr="00E105FD" w:rsidRDefault="00814914" w:rsidP="00814914">
            <w:p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105F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1479" w:type="pct"/>
            <w:vAlign w:val="center"/>
          </w:tcPr>
          <w:p w14:paraId="6DE41996" w14:textId="7895720D" w:rsidR="00814914" w:rsidRPr="00E105FD" w:rsidRDefault="00814914" w:rsidP="00814914">
            <w:p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105F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bčina Dobrna</w:t>
            </w:r>
            <w:r w:rsidRPr="00E105FD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: STREHA, FASADA</w:t>
            </w:r>
          </w:p>
        </w:tc>
        <w:tc>
          <w:tcPr>
            <w:tcW w:w="1174" w:type="pct"/>
            <w:vAlign w:val="center"/>
          </w:tcPr>
          <w:p w14:paraId="62B68341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  <w:tc>
          <w:tcPr>
            <w:tcW w:w="858" w:type="pct"/>
            <w:vAlign w:val="center"/>
          </w:tcPr>
          <w:p w14:paraId="0ED646E2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  <w:tc>
          <w:tcPr>
            <w:tcW w:w="1093" w:type="pct"/>
            <w:vAlign w:val="center"/>
          </w:tcPr>
          <w:p w14:paraId="4D69FFA7" w14:textId="77777777" w:rsidR="00814914" w:rsidRPr="00D80B6B" w:rsidRDefault="00814914" w:rsidP="00814914">
            <w:pPr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EF38AC" w:rsidRPr="00D80B6B" w14:paraId="3FD22C35" w14:textId="77777777" w:rsidTr="00251D2E">
        <w:trPr>
          <w:trHeight w:val="659"/>
          <w:jc w:val="right"/>
        </w:trPr>
        <w:tc>
          <w:tcPr>
            <w:tcW w:w="396" w:type="pct"/>
            <w:vAlign w:val="center"/>
          </w:tcPr>
          <w:p w14:paraId="6170E5F7" w14:textId="77777777" w:rsidR="00EF38AC" w:rsidRPr="007E25B4" w:rsidRDefault="00EF38AC" w:rsidP="00251D2E">
            <w:pPr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</w:pPr>
            <w:r w:rsidRPr="007E25B4"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1479" w:type="pct"/>
            <w:vAlign w:val="center"/>
          </w:tcPr>
          <w:p w14:paraId="433329D8" w14:textId="77777777" w:rsidR="00EF38AC" w:rsidRPr="007E25B4" w:rsidRDefault="00EF38AC" w:rsidP="00251D2E">
            <w:pPr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7E25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»</w:t>
            </w:r>
            <w:r w:rsidRPr="007E25B4">
              <w:rPr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</w:rPr>
              <w:t>DOBRNA+« – kultura, šport, turizem in ljudje</w:t>
            </w:r>
            <w:r w:rsidRPr="007E25B4">
              <w:rPr>
                <w:rFonts w:ascii="Calibri" w:hAnsi="Calibri" w:cs="Calibri"/>
                <w:b/>
                <w:bCs/>
                <w:sz w:val="22"/>
                <w:szCs w:val="22"/>
                <w:shd w:val="clear" w:color="auto" w:fill="FFFFFF"/>
              </w:rPr>
              <w:t xml:space="preserve"> (1.+2.)</w:t>
            </w:r>
          </w:p>
        </w:tc>
        <w:tc>
          <w:tcPr>
            <w:tcW w:w="1174" w:type="pct"/>
            <w:vAlign w:val="center"/>
          </w:tcPr>
          <w:p w14:paraId="1CD919A4" w14:textId="77777777" w:rsidR="00EF38AC" w:rsidRPr="007E25B4" w:rsidRDefault="00EF38AC" w:rsidP="00251D2E">
            <w:pPr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58" w:type="pct"/>
            <w:vAlign w:val="center"/>
          </w:tcPr>
          <w:p w14:paraId="4FB957B5" w14:textId="77777777" w:rsidR="00EF38AC" w:rsidRPr="007E25B4" w:rsidRDefault="00EF38AC" w:rsidP="00251D2E">
            <w:pPr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3" w:type="pct"/>
            <w:vAlign w:val="center"/>
          </w:tcPr>
          <w:p w14:paraId="14669E43" w14:textId="77777777" w:rsidR="00EF38AC" w:rsidRPr="007E25B4" w:rsidRDefault="00EF38AC" w:rsidP="00251D2E">
            <w:pPr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</w:tr>
    </w:tbl>
    <w:p w14:paraId="7CF6CC1C" w14:textId="77777777" w:rsidR="00EF38AC" w:rsidRPr="00D80B6B" w:rsidRDefault="00EF38AC" w:rsidP="00EF38AC">
      <w:pPr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p w14:paraId="23014CBA" w14:textId="77777777" w:rsidR="00EF38AC" w:rsidRPr="00D80B6B" w:rsidRDefault="00EF38AC" w:rsidP="00EF38AC">
      <w:pPr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</w:pPr>
    </w:p>
    <w:p w14:paraId="03E94D79" w14:textId="77777777" w:rsidR="00EF38AC" w:rsidRPr="00D80B6B" w:rsidRDefault="00EF38AC" w:rsidP="00EF38AC">
      <w:pPr>
        <w:rPr>
          <w:rFonts w:asciiTheme="minorHAnsi" w:eastAsiaTheme="minorHAnsi" w:hAnsiTheme="minorHAnsi" w:cstheme="minorHAnsi"/>
          <w:strike/>
          <w:kern w:val="0"/>
          <w:sz w:val="22"/>
          <w:szCs w:val="22"/>
          <w:lang w:eastAsia="en-US"/>
        </w:rPr>
      </w:pPr>
      <w:r w:rsidRPr="00D80B6B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Ponudnik mora morebitne popuste </w:t>
      </w:r>
      <w:proofErr w:type="spellStart"/>
      <w:r w:rsidRPr="00D80B6B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>vkalkulirati</w:t>
      </w:r>
      <w:proofErr w:type="spellEnd"/>
      <w:r w:rsidRPr="00D80B6B">
        <w:rPr>
          <w:rFonts w:asciiTheme="minorHAnsi" w:eastAsiaTheme="minorHAnsi" w:hAnsiTheme="minorHAnsi" w:cstheme="minorHAnsi"/>
          <w:kern w:val="0"/>
          <w:sz w:val="22"/>
          <w:szCs w:val="22"/>
          <w:lang w:eastAsia="en-US"/>
        </w:rPr>
        <w:t xml:space="preserve"> v ponudbene cene postavk ponudbenega predračuna v Excelovi obliki. </w:t>
      </w:r>
    </w:p>
    <w:p w14:paraId="284DBC87" w14:textId="77777777" w:rsidR="00EF38AC" w:rsidRPr="00D80B6B" w:rsidRDefault="00EF38AC" w:rsidP="00EF38AC">
      <w:pPr>
        <w:jc w:val="left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494648E8" w14:textId="77777777" w:rsidR="00EF38AC" w:rsidRPr="00D80B6B" w:rsidRDefault="00EF38AC" w:rsidP="00EF38AC">
      <w:pPr>
        <w:jc w:val="left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2867B929" w14:textId="77777777" w:rsidR="00EF38AC" w:rsidRPr="00D80B6B" w:rsidRDefault="00EF38AC" w:rsidP="00EF38AC">
      <w:pPr>
        <w:jc w:val="left"/>
        <w:rPr>
          <w:rFonts w:asciiTheme="minorHAnsi" w:hAnsiTheme="minorHAnsi" w:cstheme="minorHAnsi"/>
          <w:b/>
          <w:color w:val="000000" w:themeColor="text1"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b/>
          <w:color w:val="000000" w:themeColor="text1"/>
          <w:kern w:val="0"/>
          <w:sz w:val="22"/>
          <w:szCs w:val="22"/>
        </w:rPr>
        <w:t xml:space="preserve">VELJAVNOST PONUDBE: </w:t>
      </w:r>
    </w:p>
    <w:p w14:paraId="2E371B4F" w14:textId="5B00E127" w:rsidR="00EF38AC" w:rsidRPr="00D80B6B" w:rsidRDefault="00EF38AC" w:rsidP="00EF38AC">
      <w:pPr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 xml:space="preserve">Naša ponudba velja do _____________________ </w:t>
      </w:r>
      <w:r w:rsidRPr="00D80B6B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 xml:space="preserve">(pogoj: najmanj </w:t>
      </w:r>
      <w:r w:rsidRPr="00382512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>do 3</w:t>
      </w:r>
      <w:r w:rsidR="00382512" w:rsidRPr="00382512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>1</w:t>
      </w:r>
      <w:r w:rsidRPr="00382512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>. 1</w:t>
      </w:r>
      <w:r w:rsidR="00382512" w:rsidRPr="00382512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>2</w:t>
      </w:r>
      <w:r w:rsidRPr="00382512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>. 2026, z možnostjo</w:t>
      </w:r>
      <w:r w:rsidRPr="00D80B6B">
        <w:rPr>
          <w:rFonts w:asciiTheme="minorHAnsi" w:hAnsiTheme="minorHAnsi" w:cstheme="minorHAnsi"/>
          <w:i/>
          <w:iCs/>
          <w:color w:val="000000" w:themeColor="text1"/>
          <w:kern w:val="0"/>
          <w:sz w:val="22"/>
          <w:szCs w:val="22"/>
        </w:rPr>
        <w:t xml:space="preserve"> podaljšanja).</w:t>
      </w:r>
    </w:p>
    <w:p w14:paraId="131F6F22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37F71F21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1E71FC2C" w14:textId="77777777" w:rsidR="00EF38AC" w:rsidRPr="00D80B6B" w:rsidRDefault="00EF38AC" w:rsidP="00EF38AC">
      <w:pPr>
        <w:jc w:val="left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b/>
          <w:kern w:val="0"/>
          <w:sz w:val="22"/>
          <w:szCs w:val="22"/>
        </w:rPr>
        <w:t>PONUDBENI PREDRAČUN (KALKULACIJA):</w:t>
      </w:r>
    </w:p>
    <w:p w14:paraId="15E3ECE4" w14:textId="52ED42AC" w:rsidR="00EF38AC" w:rsidRPr="00D80B6B" w:rsidRDefault="00EF38AC" w:rsidP="00EF38AC">
      <w:pPr>
        <w:jc w:val="left"/>
        <w:rPr>
          <w:rFonts w:asciiTheme="minorHAnsi" w:hAnsiTheme="minorHAnsi" w:cstheme="minorHAnsi"/>
          <w:kern w:val="0"/>
          <w:sz w:val="22"/>
          <w:szCs w:val="22"/>
        </w:rPr>
      </w:pPr>
      <w:r w:rsidRPr="00D80B6B">
        <w:rPr>
          <w:rFonts w:asciiTheme="minorHAnsi" w:hAnsiTheme="minorHAnsi" w:cstheme="minorHAnsi"/>
          <w:kern w:val="0"/>
          <w:sz w:val="22"/>
          <w:szCs w:val="22"/>
        </w:rPr>
        <w:t>Sestavni del tega obrazca s</w:t>
      </w:r>
      <w:r w:rsidR="006A09A8">
        <w:rPr>
          <w:rFonts w:asciiTheme="minorHAnsi" w:hAnsiTheme="minorHAnsi" w:cstheme="minorHAnsi"/>
          <w:kern w:val="0"/>
          <w:sz w:val="22"/>
          <w:szCs w:val="22"/>
        </w:rPr>
        <w:t>ta</w:t>
      </w:r>
      <w:r w:rsidRPr="00D80B6B">
        <w:rPr>
          <w:rFonts w:asciiTheme="minorHAnsi" w:hAnsiTheme="minorHAnsi" w:cstheme="minorHAnsi"/>
          <w:kern w:val="0"/>
          <w:sz w:val="22"/>
          <w:szCs w:val="22"/>
        </w:rPr>
        <w:t xml:space="preserve"> ponudben</w:t>
      </w:r>
      <w:r w:rsidR="006A09A8">
        <w:rPr>
          <w:rFonts w:asciiTheme="minorHAnsi" w:hAnsiTheme="minorHAnsi" w:cstheme="minorHAnsi"/>
          <w:kern w:val="0"/>
          <w:sz w:val="22"/>
          <w:szCs w:val="22"/>
        </w:rPr>
        <w:t>a</w:t>
      </w:r>
      <w:r w:rsidRPr="00D80B6B">
        <w:rPr>
          <w:rFonts w:asciiTheme="minorHAnsi" w:hAnsiTheme="minorHAnsi" w:cstheme="minorHAnsi"/>
          <w:kern w:val="0"/>
          <w:sz w:val="22"/>
          <w:szCs w:val="22"/>
        </w:rPr>
        <w:t xml:space="preserve"> predračun</w:t>
      </w:r>
      <w:r w:rsidR="006A09A8">
        <w:rPr>
          <w:rFonts w:asciiTheme="minorHAnsi" w:hAnsiTheme="minorHAnsi" w:cstheme="minorHAnsi"/>
          <w:kern w:val="0"/>
          <w:sz w:val="22"/>
          <w:szCs w:val="22"/>
        </w:rPr>
        <w:t>a</w:t>
      </w:r>
      <w:r w:rsidRPr="00D80B6B">
        <w:rPr>
          <w:rFonts w:asciiTheme="minorHAnsi" w:hAnsiTheme="minorHAnsi" w:cstheme="minorHAnsi"/>
          <w:kern w:val="0"/>
          <w:sz w:val="22"/>
          <w:szCs w:val="22"/>
        </w:rPr>
        <w:t xml:space="preserve"> v </w:t>
      </w:r>
      <w:proofErr w:type="spellStart"/>
      <w:r w:rsidRPr="00D80B6B">
        <w:rPr>
          <w:rFonts w:asciiTheme="minorHAnsi" w:hAnsiTheme="minorHAnsi" w:cstheme="minorHAnsi"/>
          <w:kern w:val="0"/>
          <w:sz w:val="22"/>
          <w:szCs w:val="22"/>
        </w:rPr>
        <w:t>Exc</w:t>
      </w:r>
      <w:proofErr w:type="spellEnd"/>
      <w:r w:rsidRPr="00D80B6B">
        <w:rPr>
          <w:rFonts w:asciiTheme="minorHAnsi" w:hAnsiTheme="minorHAnsi" w:cstheme="minorHAnsi"/>
          <w:kern w:val="0"/>
          <w:sz w:val="22"/>
          <w:szCs w:val="22"/>
        </w:rPr>
        <w:t xml:space="preserve">. obliki. </w:t>
      </w:r>
    </w:p>
    <w:p w14:paraId="7D7F2340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11783AE6" w14:textId="77777777" w:rsidR="00EF38AC" w:rsidRPr="00D80B6B" w:rsidRDefault="00EF38AC" w:rsidP="00EF38AC">
      <w:pPr>
        <w:jc w:val="left"/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</w:pPr>
    </w:p>
    <w:p w14:paraId="3C2ECFB4" w14:textId="74A1868D" w:rsidR="008006C9" w:rsidRPr="00EF38AC" w:rsidRDefault="00EF38AC" w:rsidP="00EF38AC">
      <w:pPr>
        <w:jc w:val="left"/>
      </w:pP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>Datum:</w:t>
      </w: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ab/>
        <w:t>____________________</w:t>
      </w:r>
      <w:r w:rsidRPr="00D80B6B">
        <w:rPr>
          <w:rFonts w:asciiTheme="minorHAnsi" w:hAnsiTheme="minorHAnsi" w:cstheme="minorHAnsi"/>
          <w:color w:val="000000" w:themeColor="text1"/>
          <w:kern w:val="0"/>
          <w:sz w:val="22"/>
          <w:szCs w:val="22"/>
        </w:rPr>
        <w:tab/>
      </w:r>
    </w:p>
    <w:sectPr w:rsidR="008006C9" w:rsidRPr="00EF38AC" w:rsidSect="00EA045E">
      <w:footerReference w:type="default" r:id="rId11"/>
      <w:headerReference w:type="first" r:id="rId12"/>
      <w:pgSz w:w="11907" w:h="16839"/>
      <w:pgMar w:top="1418" w:right="1418" w:bottom="1418" w:left="1418" w:header="850" w:footer="61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DFBC" w14:textId="77777777" w:rsidR="005238B2" w:rsidRDefault="005238B2">
      <w:r>
        <w:separator/>
      </w:r>
    </w:p>
    <w:p w14:paraId="0C5B04CB" w14:textId="77777777" w:rsidR="005238B2" w:rsidRDefault="005238B2"/>
  </w:endnote>
  <w:endnote w:type="continuationSeparator" w:id="0">
    <w:p w14:paraId="433692B2" w14:textId="77777777" w:rsidR="005238B2" w:rsidRDefault="005238B2">
      <w:r>
        <w:continuationSeparator/>
      </w:r>
    </w:p>
    <w:p w14:paraId="1FA69587" w14:textId="77777777" w:rsidR="005238B2" w:rsidRDefault="00523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Segoe Condensed">
    <w:altName w:val="Franklin Gothic Medium Cond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EF4D" w14:textId="536AABFC" w:rsidR="00D42838" w:rsidRPr="00114D18" w:rsidRDefault="00D42838" w:rsidP="00114D18">
    <w:pPr>
      <w:pStyle w:val="Noga"/>
      <w:spacing w:before="120"/>
      <w:rPr>
        <w:rFonts w:ascii="Segoe Condensed" w:hAnsi="Segoe Condensed"/>
      </w:rPr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22"/>
    </w:tblGrid>
    <w:tr w:rsidR="00D42838" w14:paraId="39622C83" w14:textId="77777777" w:rsidTr="00D42838">
      <w:trPr>
        <w:trHeight w:val="10166"/>
      </w:trPr>
      <w:tc>
        <w:tcPr>
          <w:tcW w:w="498" w:type="dxa"/>
          <w:tcBorders>
            <w:bottom w:val="single" w:sz="4" w:space="0" w:color="auto"/>
          </w:tcBorders>
          <w:textDirection w:val="btLr"/>
        </w:tcPr>
        <w:p w14:paraId="72E43F6D" w14:textId="77777777" w:rsidR="00D42838" w:rsidRPr="00BB6322" w:rsidRDefault="00D42838" w:rsidP="00A93156">
          <w:pPr>
            <w:pStyle w:val="Glava"/>
            <w:ind w:left="113" w:right="113"/>
            <w:rPr>
              <w:rFonts w:ascii="Candara" w:hAnsi="Candara"/>
            </w:rPr>
          </w:pPr>
          <w:r w:rsidRPr="0072507D">
            <w:rPr>
              <w:rFonts w:ascii="Candara" w:hAnsi="Candara"/>
              <w:color w:val="76923C" w:themeColor="accent3" w:themeShade="BF"/>
            </w:rPr>
            <w:t>Komunala Slovenj Gradec d.o.o.</w:t>
          </w:r>
        </w:p>
      </w:tc>
    </w:tr>
    <w:tr w:rsidR="00D42838" w14:paraId="24BC88A3" w14:textId="77777777" w:rsidTr="00D42838">
      <w:tc>
        <w:tcPr>
          <w:tcW w:w="498" w:type="dxa"/>
          <w:tcBorders>
            <w:top w:val="single" w:sz="4" w:space="0" w:color="auto"/>
          </w:tcBorders>
        </w:tcPr>
        <w:p w14:paraId="0652776F" w14:textId="611E5F54" w:rsidR="00D42838" w:rsidRPr="00BB6322" w:rsidRDefault="00D42838" w:rsidP="00A93156">
          <w:pPr>
            <w:pStyle w:val="Noga"/>
            <w:rPr>
              <w:rFonts w:ascii="Candara" w:hAnsi="Candara"/>
            </w:rPr>
          </w:pPr>
          <w:r w:rsidRPr="0072507D">
            <w:rPr>
              <w:rFonts w:ascii="Candara" w:hAnsi="Candara"/>
              <w:color w:val="76923C" w:themeColor="accent3" w:themeShade="BF"/>
              <w:sz w:val="22"/>
              <w:szCs w:val="21"/>
            </w:rPr>
            <w:fldChar w:fldCharType="begin"/>
          </w:r>
          <w:r w:rsidRPr="0072507D">
            <w:rPr>
              <w:rFonts w:ascii="Candara" w:hAnsi="Candara"/>
              <w:color w:val="76923C" w:themeColor="accent3" w:themeShade="BF"/>
            </w:rPr>
            <w:instrText>PAGE   \* MERGEFORMAT</w:instrText>
          </w:r>
          <w:r w:rsidRPr="0072507D">
            <w:rPr>
              <w:rFonts w:ascii="Candara" w:hAnsi="Candara"/>
              <w:color w:val="76923C" w:themeColor="accent3" w:themeShade="BF"/>
              <w:sz w:val="22"/>
              <w:szCs w:val="21"/>
            </w:rPr>
            <w:fldChar w:fldCharType="separate"/>
          </w:r>
          <w:r w:rsidR="0020457F" w:rsidRPr="0020457F">
            <w:rPr>
              <w:rFonts w:ascii="Candara" w:hAnsi="Candara"/>
              <w:noProof/>
              <w:color w:val="76923C" w:themeColor="accent3" w:themeShade="BF"/>
              <w:sz w:val="40"/>
              <w:szCs w:val="40"/>
            </w:rPr>
            <w:t>2</w:t>
          </w:r>
          <w:r w:rsidRPr="0072507D">
            <w:rPr>
              <w:rFonts w:ascii="Candara" w:hAnsi="Candara"/>
              <w:color w:val="76923C" w:themeColor="accent3" w:themeShade="BF"/>
              <w:sz w:val="40"/>
              <w:szCs w:val="40"/>
            </w:rPr>
            <w:fldChar w:fldCharType="end"/>
          </w:r>
        </w:p>
      </w:tc>
    </w:tr>
    <w:tr w:rsidR="00D42838" w14:paraId="7AC180BF" w14:textId="77777777" w:rsidTr="00D42838">
      <w:trPr>
        <w:trHeight w:val="768"/>
      </w:trPr>
      <w:tc>
        <w:tcPr>
          <w:tcW w:w="498" w:type="dxa"/>
        </w:tcPr>
        <w:p w14:paraId="6FD2883D" w14:textId="77777777" w:rsidR="00D42838" w:rsidRDefault="00D42838" w:rsidP="00A93156">
          <w:pPr>
            <w:pStyle w:val="Glava"/>
          </w:pPr>
        </w:p>
      </w:tc>
    </w:tr>
  </w:tbl>
  <w:p w14:paraId="6C751180" w14:textId="77777777" w:rsidR="00D42838" w:rsidRPr="00BB6322" w:rsidRDefault="00D42838" w:rsidP="00A93156">
    <w:pPr>
      <w:pStyle w:val="Noga"/>
    </w:pPr>
  </w:p>
  <w:p w14:paraId="168DE767" w14:textId="2D2B390A" w:rsidR="00D42838" w:rsidRPr="00114D18" w:rsidRDefault="00D42838" w:rsidP="00114D18">
    <w:pPr>
      <w:pStyle w:val="Noga"/>
      <w:spacing w:before="120"/>
      <w:rPr>
        <w:rFonts w:ascii="Segoe Condensed" w:hAnsi="Segoe Condense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AEC94" w14:textId="77777777" w:rsidR="005238B2" w:rsidRDefault="005238B2">
      <w:r>
        <w:separator/>
      </w:r>
    </w:p>
    <w:p w14:paraId="1272BD04" w14:textId="77777777" w:rsidR="005238B2" w:rsidRDefault="005238B2"/>
  </w:footnote>
  <w:footnote w:type="continuationSeparator" w:id="0">
    <w:p w14:paraId="1BCA2A32" w14:textId="77777777" w:rsidR="005238B2" w:rsidRDefault="005238B2">
      <w:r>
        <w:continuationSeparator/>
      </w:r>
    </w:p>
    <w:p w14:paraId="35C193C9" w14:textId="77777777" w:rsidR="005238B2" w:rsidRDefault="00523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8B933" w14:textId="77777777" w:rsidR="00D4682B" w:rsidRPr="00DB5C6A" w:rsidRDefault="00D4682B" w:rsidP="00D4682B">
    <w:pPr>
      <w:tabs>
        <w:tab w:val="center" w:pos="4536"/>
        <w:tab w:val="right" w:pos="9072"/>
      </w:tabs>
      <w:jc w:val="center"/>
      <w:rPr>
        <w:rFonts w:ascii="Times New Roman" w:hAnsi="Times New Roman"/>
        <w:kern w:val="0"/>
      </w:rPr>
    </w:pPr>
    <w:r w:rsidRPr="00DB5C6A">
      <w:rPr>
        <w:rFonts w:ascii="Times New Roman" w:hAnsi="Times New Roman"/>
        <w:noProof/>
        <w:kern w:val="0"/>
      </w:rPr>
      <w:drawing>
        <wp:inline distT="0" distB="0" distL="0" distR="0" wp14:anchorId="16584B21" wp14:editId="5446F180">
          <wp:extent cx="438150" cy="528562"/>
          <wp:effectExtent l="0" t="0" r="0" b="5080"/>
          <wp:docPr id="6" name="Slika 6" descr="Gr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481" cy="531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6BC106" w14:textId="3D8E346A" w:rsidR="00D42838" w:rsidRPr="005B4CA8" w:rsidRDefault="00D4682B" w:rsidP="00D4682B">
    <w:pPr>
      <w:pBdr>
        <w:bottom w:val="single" w:sz="4" w:space="1" w:color="auto"/>
      </w:pBdr>
      <w:tabs>
        <w:tab w:val="center" w:pos="4536"/>
        <w:tab w:val="right" w:pos="9072"/>
      </w:tabs>
      <w:jc w:val="center"/>
    </w:pPr>
    <w:r w:rsidRPr="00893314">
      <w:rPr>
        <w:rFonts w:asciiTheme="minorHAnsi" w:hAnsiTheme="minorHAnsi" w:cstheme="minorHAnsi"/>
        <w:color w:val="0000FF"/>
        <w:kern w:val="0"/>
        <w:sz w:val="16"/>
        <w:szCs w:val="16"/>
      </w:rPr>
      <w:t>Občina Dobrna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3289"/>
    <w:multiLevelType w:val="hybridMultilevel"/>
    <w:tmpl w:val="DDBC38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2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E27B4"/>
    <w:multiLevelType w:val="hybridMultilevel"/>
    <w:tmpl w:val="5246AD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6F01"/>
    <w:multiLevelType w:val="hybridMultilevel"/>
    <w:tmpl w:val="6E3C97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472FB"/>
    <w:multiLevelType w:val="hybridMultilevel"/>
    <w:tmpl w:val="716A5196"/>
    <w:lvl w:ilvl="0" w:tplc="EC1226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8733B"/>
    <w:multiLevelType w:val="hybridMultilevel"/>
    <w:tmpl w:val="73F85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A1EE6"/>
    <w:multiLevelType w:val="hybridMultilevel"/>
    <w:tmpl w:val="2F3C981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277C8"/>
    <w:multiLevelType w:val="hybridMultilevel"/>
    <w:tmpl w:val="1C2647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758D8"/>
    <w:multiLevelType w:val="hybridMultilevel"/>
    <w:tmpl w:val="6DA867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03A6"/>
    <w:multiLevelType w:val="hybridMultilevel"/>
    <w:tmpl w:val="6110289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0833"/>
    <w:multiLevelType w:val="hybridMultilevel"/>
    <w:tmpl w:val="63BEDCF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3" w15:restartNumberingAfterBreak="0">
    <w:nsid w:val="3644167C"/>
    <w:multiLevelType w:val="hybridMultilevel"/>
    <w:tmpl w:val="754C61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F33B3"/>
    <w:multiLevelType w:val="hybridMultilevel"/>
    <w:tmpl w:val="141E2DB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3006"/>
    <w:multiLevelType w:val="hybridMultilevel"/>
    <w:tmpl w:val="1D884D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F7AFC"/>
    <w:multiLevelType w:val="hybridMultilevel"/>
    <w:tmpl w:val="35509F4C"/>
    <w:lvl w:ilvl="0" w:tplc="F41679E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3339E"/>
    <w:multiLevelType w:val="hybridMultilevel"/>
    <w:tmpl w:val="F688538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07386"/>
    <w:multiLevelType w:val="hybridMultilevel"/>
    <w:tmpl w:val="57748D3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E6122"/>
    <w:multiLevelType w:val="hybridMultilevel"/>
    <w:tmpl w:val="23283E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02041"/>
    <w:multiLevelType w:val="hybridMultilevel"/>
    <w:tmpl w:val="6A0E3CFC"/>
    <w:lvl w:ilvl="0" w:tplc="F064D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4249C"/>
    <w:multiLevelType w:val="hybridMultilevel"/>
    <w:tmpl w:val="AA20FDAA"/>
    <w:lvl w:ilvl="0" w:tplc="F1BEA966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1BEA966">
      <w:numFmt w:val="bullet"/>
      <w:lvlText w:val="-"/>
      <w:lvlJc w:val="left"/>
      <w:pPr>
        <w:ind w:left="1788" w:hanging="360"/>
      </w:pPr>
      <w:rPr>
        <w:rFonts w:ascii="Garamond" w:eastAsia="Times New Roman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00908542">
    <w:abstractNumId w:val="12"/>
  </w:num>
  <w:num w:numId="2" w16cid:durableId="469714827">
    <w:abstractNumId w:val="1"/>
    <w:lvlOverride w:ilvl="0">
      <w:startOverride w:val="1"/>
    </w:lvlOverride>
  </w:num>
  <w:num w:numId="3" w16cid:durableId="206794649">
    <w:abstractNumId w:val="2"/>
  </w:num>
  <w:num w:numId="4" w16cid:durableId="260190768">
    <w:abstractNumId w:val="5"/>
  </w:num>
  <w:num w:numId="5" w16cid:durableId="2085056771">
    <w:abstractNumId w:val="6"/>
  </w:num>
  <w:num w:numId="6" w16cid:durableId="2076394819">
    <w:abstractNumId w:val="7"/>
  </w:num>
  <w:num w:numId="7" w16cid:durableId="576020160">
    <w:abstractNumId w:val="16"/>
  </w:num>
  <w:num w:numId="8" w16cid:durableId="1626039868">
    <w:abstractNumId w:val="4"/>
  </w:num>
  <w:num w:numId="9" w16cid:durableId="1751585298">
    <w:abstractNumId w:val="19"/>
  </w:num>
  <w:num w:numId="10" w16cid:durableId="1397635">
    <w:abstractNumId w:val="14"/>
  </w:num>
  <w:num w:numId="11" w16cid:durableId="1732846964">
    <w:abstractNumId w:val="15"/>
  </w:num>
  <w:num w:numId="12" w16cid:durableId="1947997585">
    <w:abstractNumId w:val="21"/>
  </w:num>
  <w:num w:numId="13" w16cid:durableId="134833290">
    <w:abstractNumId w:val="3"/>
  </w:num>
  <w:num w:numId="14" w16cid:durableId="255092091">
    <w:abstractNumId w:val="8"/>
  </w:num>
  <w:num w:numId="15" w16cid:durableId="50082743">
    <w:abstractNumId w:val="9"/>
  </w:num>
  <w:num w:numId="16" w16cid:durableId="1969629329">
    <w:abstractNumId w:val="0"/>
  </w:num>
  <w:num w:numId="17" w16cid:durableId="1991590693">
    <w:abstractNumId w:val="11"/>
  </w:num>
  <w:num w:numId="18" w16cid:durableId="1011493399">
    <w:abstractNumId w:val="18"/>
  </w:num>
  <w:num w:numId="19" w16cid:durableId="1961640396">
    <w:abstractNumId w:val="10"/>
  </w:num>
  <w:num w:numId="20" w16cid:durableId="1197039725">
    <w:abstractNumId w:val="13"/>
  </w:num>
  <w:num w:numId="21" w16cid:durableId="1461147293">
    <w:abstractNumId w:val="17"/>
  </w:num>
  <w:num w:numId="22" w16cid:durableId="134586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5DE"/>
    <w:rsid w:val="00001C53"/>
    <w:rsid w:val="00011A7A"/>
    <w:rsid w:val="000146AC"/>
    <w:rsid w:val="0001584C"/>
    <w:rsid w:val="00025F12"/>
    <w:rsid w:val="00050771"/>
    <w:rsid w:val="00070B76"/>
    <w:rsid w:val="000951EE"/>
    <w:rsid w:val="000975DA"/>
    <w:rsid w:val="000A10F0"/>
    <w:rsid w:val="000B03BC"/>
    <w:rsid w:val="000B5281"/>
    <w:rsid w:val="000B6CA0"/>
    <w:rsid w:val="000B7811"/>
    <w:rsid w:val="000F3155"/>
    <w:rsid w:val="000F71CB"/>
    <w:rsid w:val="00101DDA"/>
    <w:rsid w:val="0010218A"/>
    <w:rsid w:val="00106740"/>
    <w:rsid w:val="00107195"/>
    <w:rsid w:val="00114D18"/>
    <w:rsid w:val="00122383"/>
    <w:rsid w:val="00153CE3"/>
    <w:rsid w:val="00157DE4"/>
    <w:rsid w:val="001604FF"/>
    <w:rsid w:val="00163B03"/>
    <w:rsid w:val="001721E1"/>
    <w:rsid w:val="00181572"/>
    <w:rsid w:val="00183B4E"/>
    <w:rsid w:val="00184C0F"/>
    <w:rsid w:val="001930E3"/>
    <w:rsid w:val="001A2D7E"/>
    <w:rsid w:val="001A3A6D"/>
    <w:rsid w:val="001A40D3"/>
    <w:rsid w:val="001B0B35"/>
    <w:rsid w:val="001C43E5"/>
    <w:rsid w:val="001D2B3D"/>
    <w:rsid w:val="001E27F9"/>
    <w:rsid w:val="001F3EE5"/>
    <w:rsid w:val="0020381C"/>
    <w:rsid w:val="0020457F"/>
    <w:rsid w:val="00205ABB"/>
    <w:rsid w:val="00216D57"/>
    <w:rsid w:val="002176CA"/>
    <w:rsid w:val="00233820"/>
    <w:rsid w:val="0025059C"/>
    <w:rsid w:val="0026054C"/>
    <w:rsid w:val="00266587"/>
    <w:rsid w:val="00266BB6"/>
    <w:rsid w:val="002703E9"/>
    <w:rsid w:val="002706B4"/>
    <w:rsid w:val="00276FAB"/>
    <w:rsid w:val="00286BF2"/>
    <w:rsid w:val="0029055A"/>
    <w:rsid w:val="00293A24"/>
    <w:rsid w:val="00293D35"/>
    <w:rsid w:val="0029491C"/>
    <w:rsid w:val="002B2A38"/>
    <w:rsid w:val="002B465C"/>
    <w:rsid w:val="002C0DD7"/>
    <w:rsid w:val="002C221A"/>
    <w:rsid w:val="002C54B2"/>
    <w:rsid w:val="002C7CD5"/>
    <w:rsid w:val="002D0C55"/>
    <w:rsid w:val="002D217C"/>
    <w:rsid w:val="002F22AD"/>
    <w:rsid w:val="002F5127"/>
    <w:rsid w:val="00312E93"/>
    <w:rsid w:val="00322099"/>
    <w:rsid w:val="003249A1"/>
    <w:rsid w:val="00325D91"/>
    <w:rsid w:val="003647B9"/>
    <w:rsid w:val="003723A7"/>
    <w:rsid w:val="0037382F"/>
    <w:rsid w:val="0037445F"/>
    <w:rsid w:val="00377E00"/>
    <w:rsid w:val="003808DF"/>
    <w:rsid w:val="00382512"/>
    <w:rsid w:val="00390939"/>
    <w:rsid w:val="003A3D79"/>
    <w:rsid w:val="003A7A0C"/>
    <w:rsid w:val="003C12E6"/>
    <w:rsid w:val="003C5983"/>
    <w:rsid w:val="003C7969"/>
    <w:rsid w:val="003E35B8"/>
    <w:rsid w:val="003E57EE"/>
    <w:rsid w:val="0040622A"/>
    <w:rsid w:val="0041580D"/>
    <w:rsid w:val="0041704A"/>
    <w:rsid w:val="00443897"/>
    <w:rsid w:val="00443D7A"/>
    <w:rsid w:val="00451E1B"/>
    <w:rsid w:val="00452492"/>
    <w:rsid w:val="0045793D"/>
    <w:rsid w:val="00457C63"/>
    <w:rsid w:val="00473F79"/>
    <w:rsid w:val="00490CE2"/>
    <w:rsid w:val="00497D42"/>
    <w:rsid w:val="004B79FB"/>
    <w:rsid w:val="004C1DC8"/>
    <w:rsid w:val="004D0DE7"/>
    <w:rsid w:val="004D48C0"/>
    <w:rsid w:val="004D5C4F"/>
    <w:rsid w:val="004E2277"/>
    <w:rsid w:val="004E32CF"/>
    <w:rsid w:val="004F4440"/>
    <w:rsid w:val="00501B4E"/>
    <w:rsid w:val="00502656"/>
    <w:rsid w:val="005238B2"/>
    <w:rsid w:val="00533794"/>
    <w:rsid w:val="00536981"/>
    <w:rsid w:val="00551782"/>
    <w:rsid w:val="00556C70"/>
    <w:rsid w:val="00561D8E"/>
    <w:rsid w:val="005679EE"/>
    <w:rsid w:val="005971D9"/>
    <w:rsid w:val="00597E42"/>
    <w:rsid w:val="005A0EC8"/>
    <w:rsid w:val="005A493C"/>
    <w:rsid w:val="005B4CA8"/>
    <w:rsid w:val="005B5D3E"/>
    <w:rsid w:val="005B7B8D"/>
    <w:rsid w:val="005D7CD1"/>
    <w:rsid w:val="00600599"/>
    <w:rsid w:val="00616D35"/>
    <w:rsid w:val="006309CB"/>
    <w:rsid w:val="00641192"/>
    <w:rsid w:val="00645838"/>
    <w:rsid w:val="00652033"/>
    <w:rsid w:val="00652A71"/>
    <w:rsid w:val="00670CFA"/>
    <w:rsid w:val="00692462"/>
    <w:rsid w:val="00693CB6"/>
    <w:rsid w:val="006940C6"/>
    <w:rsid w:val="00694F8D"/>
    <w:rsid w:val="006A09A8"/>
    <w:rsid w:val="006A5BCC"/>
    <w:rsid w:val="006B020D"/>
    <w:rsid w:val="006C1CFE"/>
    <w:rsid w:val="006C3B3A"/>
    <w:rsid w:val="006C4CC7"/>
    <w:rsid w:val="006E4387"/>
    <w:rsid w:val="006E5E83"/>
    <w:rsid w:val="006E7627"/>
    <w:rsid w:val="006F5C7A"/>
    <w:rsid w:val="00703F9C"/>
    <w:rsid w:val="00707F47"/>
    <w:rsid w:val="0072277F"/>
    <w:rsid w:val="00723C79"/>
    <w:rsid w:val="0072507D"/>
    <w:rsid w:val="007277CB"/>
    <w:rsid w:val="00756F89"/>
    <w:rsid w:val="00766D53"/>
    <w:rsid w:val="007739CC"/>
    <w:rsid w:val="00777292"/>
    <w:rsid w:val="007B4923"/>
    <w:rsid w:val="007C15C7"/>
    <w:rsid w:val="007C19DA"/>
    <w:rsid w:val="007E1472"/>
    <w:rsid w:val="007E25B4"/>
    <w:rsid w:val="008006C9"/>
    <w:rsid w:val="00814914"/>
    <w:rsid w:val="00824605"/>
    <w:rsid w:val="0082647D"/>
    <w:rsid w:val="008630B9"/>
    <w:rsid w:val="00867CB3"/>
    <w:rsid w:val="00871F58"/>
    <w:rsid w:val="008E22B1"/>
    <w:rsid w:val="008E26B4"/>
    <w:rsid w:val="008E40E3"/>
    <w:rsid w:val="008E6864"/>
    <w:rsid w:val="008F1E49"/>
    <w:rsid w:val="008F38A2"/>
    <w:rsid w:val="0092473D"/>
    <w:rsid w:val="00924AED"/>
    <w:rsid w:val="00945752"/>
    <w:rsid w:val="00951A0D"/>
    <w:rsid w:val="009660F6"/>
    <w:rsid w:val="00975955"/>
    <w:rsid w:val="00983B1C"/>
    <w:rsid w:val="00985303"/>
    <w:rsid w:val="00991C4E"/>
    <w:rsid w:val="00991FF8"/>
    <w:rsid w:val="00993039"/>
    <w:rsid w:val="009A0BAD"/>
    <w:rsid w:val="009A5652"/>
    <w:rsid w:val="009B2A95"/>
    <w:rsid w:val="009B5CEE"/>
    <w:rsid w:val="009C078F"/>
    <w:rsid w:val="009D54B3"/>
    <w:rsid w:val="009E549C"/>
    <w:rsid w:val="00A064CD"/>
    <w:rsid w:val="00A077FA"/>
    <w:rsid w:val="00A12FC7"/>
    <w:rsid w:val="00A1786E"/>
    <w:rsid w:val="00A22E97"/>
    <w:rsid w:val="00A362CC"/>
    <w:rsid w:val="00A64CCD"/>
    <w:rsid w:val="00A67C76"/>
    <w:rsid w:val="00A71A53"/>
    <w:rsid w:val="00A750F2"/>
    <w:rsid w:val="00A92064"/>
    <w:rsid w:val="00A93156"/>
    <w:rsid w:val="00A95359"/>
    <w:rsid w:val="00A973BB"/>
    <w:rsid w:val="00AA1F28"/>
    <w:rsid w:val="00AA670C"/>
    <w:rsid w:val="00AB2322"/>
    <w:rsid w:val="00AC3637"/>
    <w:rsid w:val="00AC6974"/>
    <w:rsid w:val="00AD070B"/>
    <w:rsid w:val="00AD2BF4"/>
    <w:rsid w:val="00AE21F3"/>
    <w:rsid w:val="00AE4BFD"/>
    <w:rsid w:val="00AF38E7"/>
    <w:rsid w:val="00B03398"/>
    <w:rsid w:val="00B07CA8"/>
    <w:rsid w:val="00B24CF7"/>
    <w:rsid w:val="00B4150D"/>
    <w:rsid w:val="00B567A0"/>
    <w:rsid w:val="00B6021D"/>
    <w:rsid w:val="00B6648A"/>
    <w:rsid w:val="00B85F82"/>
    <w:rsid w:val="00B869C6"/>
    <w:rsid w:val="00BA2753"/>
    <w:rsid w:val="00BB6322"/>
    <w:rsid w:val="00BC05DE"/>
    <w:rsid w:val="00BC5575"/>
    <w:rsid w:val="00BE11B8"/>
    <w:rsid w:val="00BE122A"/>
    <w:rsid w:val="00BF369B"/>
    <w:rsid w:val="00BF549E"/>
    <w:rsid w:val="00BF676B"/>
    <w:rsid w:val="00BF7A25"/>
    <w:rsid w:val="00BF7DBB"/>
    <w:rsid w:val="00BF7EF9"/>
    <w:rsid w:val="00C0410C"/>
    <w:rsid w:val="00C1016B"/>
    <w:rsid w:val="00C168BF"/>
    <w:rsid w:val="00C408F7"/>
    <w:rsid w:val="00C66879"/>
    <w:rsid w:val="00C877EB"/>
    <w:rsid w:val="00C90999"/>
    <w:rsid w:val="00C96525"/>
    <w:rsid w:val="00CA5081"/>
    <w:rsid w:val="00CA7DE9"/>
    <w:rsid w:val="00CB0F57"/>
    <w:rsid w:val="00CB20E5"/>
    <w:rsid w:val="00CF1E11"/>
    <w:rsid w:val="00D01BDE"/>
    <w:rsid w:val="00D15DB8"/>
    <w:rsid w:val="00D20173"/>
    <w:rsid w:val="00D21780"/>
    <w:rsid w:val="00D2233A"/>
    <w:rsid w:val="00D23E40"/>
    <w:rsid w:val="00D26808"/>
    <w:rsid w:val="00D30E56"/>
    <w:rsid w:val="00D374FE"/>
    <w:rsid w:val="00D375CD"/>
    <w:rsid w:val="00D42838"/>
    <w:rsid w:val="00D4644B"/>
    <w:rsid w:val="00D4682B"/>
    <w:rsid w:val="00D61583"/>
    <w:rsid w:val="00D733B9"/>
    <w:rsid w:val="00D85E87"/>
    <w:rsid w:val="00DA495F"/>
    <w:rsid w:val="00DA6C9B"/>
    <w:rsid w:val="00DB4EBD"/>
    <w:rsid w:val="00DC28EF"/>
    <w:rsid w:val="00DE4DD5"/>
    <w:rsid w:val="00DE74E5"/>
    <w:rsid w:val="00DF0636"/>
    <w:rsid w:val="00DF4E46"/>
    <w:rsid w:val="00E20491"/>
    <w:rsid w:val="00E207B1"/>
    <w:rsid w:val="00E27AA8"/>
    <w:rsid w:val="00E314CB"/>
    <w:rsid w:val="00E571E3"/>
    <w:rsid w:val="00E62ADA"/>
    <w:rsid w:val="00E71508"/>
    <w:rsid w:val="00E9757E"/>
    <w:rsid w:val="00EA045E"/>
    <w:rsid w:val="00EA54DC"/>
    <w:rsid w:val="00EB05C6"/>
    <w:rsid w:val="00ED1432"/>
    <w:rsid w:val="00ED69C7"/>
    <w:rsid w:val="00EF38AC"/>
    <w:rsid w:val="00F04C20"/>
    <w:rsid w:val="00F20F11"/>
    <w:rsid w:val="00F41515"/>
    <w:rsid w:val="00F630C0"/>
    <w:rsid w:val="00F75DBD"/>
    <w:rsid w:val="00F76C87"/>
    <w:rsid w:val="00F7776C"/>
    <w:rsid w:val="00F93BDD"/>
    <w:rsid w:val="00F97EC9"/>
    <w:rsid w:val="00FA63BA"/>
    <w:rsid w:val="00FC0355"/>
    <w:rsid w:val="00FC1885"/>
    <w:rsid w:val="00FC2ABE"/>
    <w:rsid w:val="00FC32F9"/>
    <w:rsid w:val="00FC39A0"/>
    <w:rsid w:val="00FC7314"/>
    <w:rsid w:val="00FD779C"/>
    <w:rsid w:val="00FE710C"/>
    <w:rsid w:val="00FF5A17"/>
    <w:rsid w:val="00FF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5AFE8E"/>
  <w15:docId w15:val="{09BB6C5C-0856-4233-803E-A890890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Osnovanaslova"/>
    <w:next w:val="Telobesedila"/>
    <w:qFormat/>
    <w:pPr>
      <w:spacing w:after="180"/>
      <w:jc w:val="center"/>
      <w:outlineLvl w:val="0"/>
    </w:pPr>
    <w:rPr>
      <w:smallCaps/>
      <w:spacing w:val="20"/>
      <w:sz w:val="21"/>
      <w:lang w:bidi="ar-SA"/>
    </w:rPr>
  </w:style>
  <w:style w:type="paragraph" w:styleId="Naslov2">
    <w:name w:val="heading 2"/>
    <w:basedOn w:val="Osnovanaslova"/>
    <w:next w:val="Telobesedila"/>
    <w:qFormat/>
    <w:pPr>
      <w:spacing w:after="170"/>
      <w:outlineLvl w:val="1"/>
    </w:pPr>
    <w:rPr>
      <w:caps/>
      <w:sz w:val="21"/>
      <w:lang w:bidi="ar-SA"/>
    </w:rPr>
  </w:style>
  <w:style w:type="paragraph" w:styleId="Naslov3">
    <w:name w:val="heading 3"/>
    <w:basedOn w:val="Osnovanaslova"/>
    <w:next w:val="Telobesedila"/>
    <w:qFormat/>
    <w:pPr>
      <w:spacing w:after="240"/>
      <w:outlineLvl w:val="2"/>
    </w:pPr>
    <w:rPr>
      <w:i/>
      <w:lang w:bidi="ar-SA"/>
    </w:rPr>
  </w:style>
  <w:style w:type="paragraph" w:styleId="Naslov4">
    <w:name w:val="heading 4"/>
    <w:basedOn w:val="Osnovanaslova"/>
    <w:next w:val="Telobesedila"/>
    <w:qFormat/>
    <w:pPr>
      <w:outlineLvl w:val="3"/>
    </w:pPr>
    <w:rPr>
      <w:smallCaps/>
      <w:sz w:val="23"/>
      <w:lang w:bidi="ar-SA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97EC9"/>
    <w:rPr>
      <w:rFonts w:ascii="Garamond" w:hAnsi="Garamond"/>
      <w:kern w:val="18"/>
    </w:rPr>
  </w:style>
  <w:style w:type="paragraph" w:customStyle="1" w:styleId="tekst1">
    <w:name w:val="tekst1"/>
    <w:basedOn w:val="Navaden"/>
    <w:rsid w:val="00F97EC9"/>
    <w:pPr>
      <w:spacing w:before="120" w:line="264" w:lineRule="atLeast"/>
    </w:pPr>
    <w:rPr>
      <w:rFonts w:ascii="Arial" w:hAnsi="Arial"/>
      <w:kern w:val="0"/>
      <w:sz w:val="22"/>
    </w:rPr>
  </w:style>
  <w:style w:type="character" w:customStyle="1" w:styleId="TelobesedilaZnak">
    <w:name w:val="Telo besedila Znak"/>
    <w:basedOn w:val="Privzetapisavaodstavka"/>
    <w:link w:val="Telobesedila"/>
    <w:rsid w:val="006F5C7A"/>
    <w:rPr>
      <w:rFonts w:ascii="Garamond" w:hAnsi="Garamond"/>
      <w:kern w:val="18"/>
    </w:rPr>
  </w:style>
  <w:style w:type="paragraph" w:customStyle="1" w:styleId="Default">
    <w:name w:val="Default"/>
    <w:rsid w:val="002C7CD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FC3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20457F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D4682B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9A88EEC773DF48B3CAA2FEE17F4D61" ma:contentTypeVersion="5" ma:contentTypeDescription="Ustvari nov dokument." ma:contentTypeScope="" ma:versionID="09b2c1fb22605bd220c5e53578e6b01b">
  <xsd:schema xmlns:xsd="http://www.w3.org/2001/XMLSchema" xmlns:xs="http://www.w3.org/2001/XMLSchema" xmlns:p="http://schemas.microsoft.com/office/2006/metadata/properties" xmlns:ns2="ffe073f4-f8e6-4f5f-9a3e-f0339a87ac56" targetNamespace="http://schemas.microsoft.com/office/2006/metadata/properties" ma:root="true" ma:fieldsID="14d3b145d34513ec25093861b4955b8d" ns2:_="">
    <xsd:import namespace="ffe073f4-f8e6-4f5f-9a3e-f0339a87ac56"/>
    <xsd:element name="properties">
      <xsd:complexType>
        <xsd:sequence>
          <xsd:element name="documentManagement">
            <xsd:complexType>
              <xsd:all>
                <xsd:element ref="ns2:Naslov" minOccurs="0"/>
                <xsd:element ref="ns2:Leto" minOccurs="0"/>
                <xsd:element ref="ns2:Stanje" minOccurs="0"/>
                <xsd:element ref="ns2:Nosile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073f4-f8e6-4f5f-9a3e-f0339a87ac56" elementFormDefault="qualified">
    <xsd:import namespace="http://schemas.microsoft.com/office/2006/documentManagement/types"/>
    <xsd:import namespace="http://schemas.microsoft.com/office/infopath/2007/PartnerControls"/>
    <xsd:element name="Naslov" ma:index="8" nillable="true" ma:displayName="Naslov" ma:internalName="Naslov">
      <xsd:simpleType>
        <xsd:restriction base="dms:Text">
          <xsd:maxLength value="255"/>
        </xsd:restriction>
      </xsd:simpleType>
    </xsd:element>
    <xsd:element name="Leto" ma:index="9" nillable="true" ma:displayName="Leto" ma:internalName="Leto">
      <xsd:simpleType>
        <xsd:restriction base="dms:Text">
          <xsd:maxLength value="255"/>
        </xsd:restriction>
      </xsd:simpleType>
    </xsd:element>
    <xsd:element name="Stanje" ma:index="10" nillable="true" ma:displayName="Stanje" ma:format="Dropdown" ma:internalName="Stanje">
      <xsd:simpleType>
        <xsd:restriction base="dms:Choice">
          <xsd:enumeration value=""/>
          <xsd:enumeration value="v izvajanju"/>
          <xsd:enumeration value="vneseno"/>
          <xsd:enumeration value="realizirano"/>
          <xsd:enumeration value="ukinjeno"/>
        </xsd:restriction>
      </xsd:simpleType>
    </xsd:element>
    <xsd:element name="Nosilec" ma:index="11" nillable="true" ma:displayName="Nosilec" ma:internalName="Nosilec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tanje xmlns="ffe073f4-f8e6-4f5f-9a3e-f0339a87ac56"></Stanje>
    <Naslov xmlns="ffe073f4-f8e6-4f5f-9a3e-f0339a87ac56" xsi:nil="true"/>
    <Leto xmlns="ffe073f4-f8e6-4f5f-9a3e-f0339a87ac56">2017</Leto>
    <Nosilec xmlns="ffe073f4-f8e6-4f5f-9a3e-f0339a87ac56" xsi:nil="true"/>
  </documentManagement>
</p:properties>
</file>

<file path=customXml/itemProps1.xml><?xml version="1.0" encoding="utf-8"?>
<ds:datastoreItem xmlns:ds="http://schemas.openxmlformats.org/officeDocument/2006/customXml" ds:itemID="{A62CBBD3-19EA-4202-80DF-7EE983E597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999850-D834-43BF-BDF9-7028113C9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e073f4-f8e6-4f5f-9a3e-f0339a87a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ffe073f4-f8e6-4f5f-9a3e-f0339a87ac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11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Komunala</cp:lastModifiedBy>
  <cp:revision>15</cp:revision>
  <cp:lastPrinted>2005-10-07T13:21:00Z</cp:lastPrinted>
  <dcterms:created xsi:type="dcterms:W3CDTF">2020-02-14T10:30:00Z</dcterms:created>
  <dcterms:modified xsi:type="dcterms:W3CDTF">2026-06-18T06:36:00Z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0x010100C49A88EEC773DF48B3CAA2FEE17F4D61</vt:lpwstr>
  </property>
  <property fmtid="{D5CDD505-2E9C-101B-9397-08002B2CF9AE}" pid="6" name="_dlc_DocIdItemGuid">
    <vt:lpwstr>4c86fc3f-d860-4493-8737-c3b6b5972122</vt:lpwstr>
  </property>
</Properties>
</file>